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4E567" w14:textId="77777777" w:rsidR="00C02780" w:rsidRDefault="00C02780" w:rsidP="00C027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ANDREWES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d.1437)</w:t>
      </w:r>
    </w:p>
    <w:p w14:paraId="09A181C1" w14:textId="77777777" w:rsidR="00C02780" w:rsidRDefault="00C02780" w:rsidP="00C02780">
      <w:pPr>
        <w:pStyle w:val="NoSpacing"/>
        <w:rPr>
          <w:rFonts w:cs="Times New Roman"/>
          <w:szCs w:val="24"/>
        </w:rPr>
      </w:pPr>
    </w:p>
    <w:p w14:paraId="13FB7AB8" w14:textId="77777777" w:rsidR="00C02780" w:rsidRDefault="00C02780" w:rsidP="00C02780">
      <w:pPr>
        <w:pStyle w:val="NoSpacing"/>
        <w:rPr>
          <w:rFonts w:cs="Times New Roman"/>
          <w:szCs w:val="24"/>
        </w:rPr>
      </w:pPr>
    </w:p>
    <w:p w14:paraId="319FA1C3" w14:textId="77777777" w:rsidR="00C02780" w:rsidRDefault="00C02780" w:rsidP="00C027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Apr.1437</w:t>
      </w:r>
      <w:r>
        <w:rPr>
          <w:rFonts w:cs="Times New Roman"/>
          <w:szCs w:val="24"/>
        </w:rPr>
        <w:tab/>
        <w:t>He died.</w:t>
      </w:r>
    </w:p>
    <w:p w14:paraId="540D832A" w14:textId="77777777" w:rsidR="00C02780" w:rsidRDefault="00C02780" w:rsidP="00C027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14EE0">
          <w:rPr>
            <w:rStyle w:val="Hyperlink"/>
            <w:rFonts w:cs="Times New Roman"/>
            <w:szCs w:val="24"/>
          </w:rPr>
          <w:t>https://inquisitionspostmortem.ac.uk/</w:t>
        </w:r>
      </w:hyperlink>
      <w:r>
        <w:rPr>
          <w:rFonts w:cs="Times New Roman"/>
          <w:szCs w:val="24"/>
        </w:rPr>
        <w:t xml:space="preserve"> e-CIPM 25-139)</w:t>
      </w:r>
    </w:p>
    <w:p w14:paraId="256DCD7B" w14:textId="77777777" w:rsidR="00C02780" w:rsidRDefault="00C02780" w:rsidP="00C02780">
      <w:pPr>
        <w:pStyle w:val="NoSpacing"/>
        <w:rPr>
          <w:rFonts w:cs="Times New Roman"/>
          <w:szCs w:val="24"/>
        </w:rPr>
      </w:pPr>
    </w:p>
    <w:p w14:paraId="0070BEC1" w14:textId="77777777" w:rsidR="00C02780" w:rsidRDefault="00C02780" w:rsidP="00C02780">
      <w:pPr>
        <w:pStyle w:val="NoSpacing"/>
        <w:rPr>
          <w:rFonts w:cs="Times New Roman"/>
          <w:szCs w:val="24"/>
        </w:rPr>
      </w:pPr>
    </w:p>
    <w:p w14:paraId="0052A824" w14:textId="77777777" w:rsidR="00C02780" w:rsidRDefault="00C02780" w:rsidP="00C027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2023</w:t>
      </w:r>
    </w:p>
    <w:p w14:paraId="4B717A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B6B65" w14:textId="77777777" w:rsidR="00C02780" w:rsidRDefault="00C02780" w:rsidP="009139A6">
      <w:r>
        <w:separator/>
      </w:r>
    </w:p>
  </w:endnote>
  <w:endnote w:type="continuationSeparator" w:id="0">
    <w:p w14:paraId="32CE1716" w14:textId="77777777" w:rsidR="00C02780" w:rsidRDefault="00C027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92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BDE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1A4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F8FE2" w14:textId="77777777" w:rsidR="00C02780" w:rsidRDefault="00C02780" w:rsidP="009139A6">
      <w:r>
        <w:separator/>
      </w:r>
    </w:p>
  </w:footnote>
  <w:footnote w:type="continuationSeparator" w:id="0">
    <w:p w14:paraId="461867B5" w14:textId="77777777" w:rsidR="00C02780" w:rsidRDefault="00C027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166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A48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124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78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278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5EBDD"/>
  <w15:chartTrackingRefBased/>
  <w15:docId w15:val="{6C4F88BD-12F6-46AA-8CDB-68BFEA86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27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2023-11-03T21:02:00Z</dcterms:created>
  <dcterms:modified xsi:type="dcterms:W3CDTF">2023-11-03T21:03:00Z</dcterms:modified>
</cp:coreProperties>
</file>